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440D" w:rsidRPr="008732A6" w:rsidRDefault="00C46EE7">
      <w:pPr>
        <w:rPr>
          <w:rFonts w:ascii="Times New Roman" w:hAnsi="Times New Roman"/>
        </w:rPr>
      </w:pPr>
      <w:r>
        <w:rPr>
          <w:rFonts w:ascii="Times New Roman" w:hAnsi="Times New Roman"/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margin-left:533.4pt;margin-top:.85pt;width:261.9pt;height:537.5pt;z-index:251669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">
            <v:textbox style="mso-next-textbox:#Надпись 2">
              <w:txbxContent>
                <w:p w:rsidR="000F66C7" w:rsidRDefault="000F66C7" w:rsidP="000F66C7">
                  <w:pPr>
                    <w:jc w:val="center"/>
                    <w:rPr>
                      <w:sz w:val="40"/>
                      <w:szCs w:val="40"/>
                    </w:rPr>
                  </w:pPr>
                </w:p>
                <w:p w:rsidR="000F66C7" w:rsidRDefault="00BD1844" w:rsidP="00BD1844">
                  <w:pPr>
                    <w:jc w:val="center"/>
                    <w:rPr>
                      <w:sz w:val="40"/>
                      <w:szCs w:val="40"/>
                    </w:rPr>
                  </w:pPr>
                  <w:r>
                    <w:rPr>
                      <w:noProof/>
                      <w:sz w:val="40"/>
                      <w:szCs w:val="40"/>
                      <w:lang w:eastAsia="ru-RU"/>
                    </w:rPr>
                    <w:drawing>
                      <wp:inline distT="0" distB="0" distL="0" distR="0">
                        <wp:extent cx="1970680" cy="1970680"/>
                        <wp:effectExtent l="19050" t="0" r="0" b="0"/>
                        <wp:docPr id="1" name="Рисунок 1" descr="C:\Users\Юля\Desktop\940ac78b3643d67786dc5764792d5bb4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Юля\Desktop\940ac78b3643d67786dc5764792d5bb4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72790" cy="19727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D1844" w:rsidRPr="00A22392" w:rsidRDefault="00BD1844" w:rsidP="00BD1844">
                  <w:pPr>
                    <w:shd w:val="clear" w:color="auto" w:fill="FFFFFF"/>
                    <w:spacing w:before="130" w:after="130" w:line="519" w:lineRule="atLeast"/>
                    <w:outlineLvl w:val="2"/>
                    <w:rPr>
                      <w:rFonts w:ascii="inherit" w:eastAsia="Times New Roman" w:hAnsi="inherit" w:cs="Arial"/>
                      <w:b/>
                      <w:bCs/>
                      <w:color w:val="3366FF"/>
                      <w:sz w:val="52"/>
                      <w:szCs w:val="52"/>
                      <w:lang w:eastAsia="ru-RU"/>
                    </w:rPr>
                  </w:pPr>
                  <w:r w:rsidRPr="00A22392">
                    <w:rPr>
                      <w:rFonts w:ascii="inherit" w:eastAsia="Times New Roman" w:hAnsi="inherit" w:cs="Arial"/>
                      <w:b/>
                      <w:bCs/>
                      <w:color w:val="3366FF"/>
                      <w:sz w:val="52"/>
                      <w:szCs w:val="52"/>
                      <w:lang w:eastAsia="ru-RU"/>
                    </w:rPr>
                    <w:t>Воду попусту не лей</w:t>
                  </w:r>
                  <w:r>
                    <w:rPr>
                      <w:rFonts w:ascii="inherit" w:eastAsia="Times New Roman" w:hAnsi="inherit" w:cs="Arial"/>
                      <w:b/>
                      <w:bCs/>
                      <w:color w:val="3366FF"/>
                      <w:sz w:val="52"/>
                      <w:szCs w:val="52"/>
                      <w:lang w:eastAsia="ru-RU"/>
                    </w:rPr>
                    <w:t>,</w:t>
                  </w:r>
                </w:p>
                <w:p w:rsidR="000F66C7" w:rsidRDefault="00BD1844" w:rsidP="00BD1844">
                  <w:pPr>
                    <w:jc w:val="center"/>
                    <w:rPr>
                      <w:sz w:val="40"/>
                      <w:szCs w:val="40"/>
                    </w:rPr>
                  </w:pPr>
                  <w:r w:rsidRPr="00A22392">
                    <w:rPr>
                      <w:rFonts w:ascii="inherit" w:eastAsia="Times New Roman" w:hAnsi="inherit" w:cs="Arial"/>
                      <w:b/>
                      <w:bCs/>
                      <w:color w:val="3366FF"/>
                      <w:sz w:val="52"/>
                      <w:szCs w:val="52"/>
                      <w:lang w:eastAsia="ru-RU"/>
                    </w:rPr>
                    <w:t>Дорожить водой умей</w:t>
                  </w:r>
                  <w:r>
                    <w:rPr>
                      <w:rFonts w:ascii="inherit" w:eastAsia="Times New Roman" w:hAnsi="inherit" w:cs="Arial"/>
                      <w:b/>
                      <w:bCs/>
                      <w:color w:val="3366FF"/>
                      <w:sz w:val="52"/>
                      <w:szCs w:val="52"/>
                      <w:lang w:eastAsia="ru-RU"/>
                    </w:rPr>
                    <w:t>!</w:t>
                  </w:r>
                </w:p>
                <w:p w:rsidR="000F66C7" w:rsidRDefault="00BD1844" w:rsidP="000F66C7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265615" cy="2129051"/>
                        <wp:effectExtent l="19050" t="0" r="0" b="0"/>
                        <wp:docPr id="3" name="Рисунок 2" descr="C:\Users\Юля\Desktop\img2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Юля\Desktop\img2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79479" cy="21380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F66C7" w:rsidRDefault="000F66C7" w:rsidP="000F66C7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0F66C7" w:rsidRDefault="000F66C7" w:rsidP="000F66C7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0F66C7" w:rsidRDefault="000F66C7" w:rsidP="000F66C7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0F66C7" w:rsidRDefault="000F66C7" w:rsidP="000F66C7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0F66C7" w:rsidRDefault="000F66C7" w:rsidP="000F66C7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ГБОУ школа №62</w:t>
                  </w:r>
                </w:p>
                <w:p w:rsidR="000F66C7" w:rsidRPr="000F66C7" w:rsidRDefault="000F66C7" w:rsidP="000F66C7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5 сентября 2017года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lang w:eastAsia="ru-RU"/>
        </w:rPr>
        <w:pict>
          <v:shape id="_x0000_s1027" type="#_x0000_t202" style="position:absolute;margin-left:262.3pt;margin-top:1.65pt;width:261.9pt;height:537.5pt;z-index:251667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">
            <v:textbox>
              <w:txbxContent>
                <w:p w:rsidR="00D4028B" w:rsidRPr="00D4028B" w:rsidRDefault="004967E5" w:rsidP="0033440D">
                  <w:pPr>
                    <w:rPr>
                      <w:sz w:val="28"/>
                      <w:szCs w:val="28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992807" cy="870857"/>
                        <wp:effectExtent l="0" t="0" r="0" b="5715"/>
                        <wp:docPr id="2" name="Рисунок 2" descr="http://www.supercoloring.com/sites/default/files/styles/coloring_full/public/cif/2010/03/notepad-and-pencil-coloring-pag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://www.supercoloring.com/sites/default/files/styles/coloring_full/public/cif/2010/03/notepad-and-pencil-coloring-pag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2577" cy="8706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BD1844" w:rsidRPr="00BD1844">
                    <w:rPr>
                      <w:rStyle w:val="a"/>
                      <w:rFonts w:ascii="Times New Roman" w:eastAsia="Times New Roman" w:hAnsi="Times New Roman"/>
                      <w:snapToGrid w:val="0"/>
                      <w:color w:val="000000"/>
                      <w:w w:val="0"/>
                      <w:sz w:val="0"/>
                      <w:szCs w:val="0"/>
                      <w:u w:color="000000"/>
                      <w:bdr w:val="none" w:sz="0" w:space="0" w:color="000000"/>
                      <w:shd w:val="clear" w:color="000000" w:fill="000000"/>
                      <w:lang/>
                    </w:rPr>
                    <w:t xml:space="preserve"> </w:t>
                  </w:r>
                  <w:r w:rsidR="00BD1844">
                    <w:rPr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3096271" cy="5554639"/>
                        <wp:effectExtent l="19050" t="0" r="8879" b="0"/>
                        <wp:docPr id="4" name="Рисунок 3" descr="C:\Users\Юля\Desktop\img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Юля\Desktop\img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09956" cy="55791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lang w:eastAsia="ru-RU"/>
        </w:rPr>
        <w:pict>
          <v:shape id="_x0000_s1028" type="#_x0000_t202" style="position:absolute;margin-left:-15.3pt;margin-top:.85pt;width:261.9pt;height:537.5pt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">
            <v:textbox>
              <w:txbxContent>
                <w:p w:rsidR="00FF1359" w:rsidRDefault="00C44BBC" w:rsidP="00C44BBC">
                  <w:pPr>
                    <w:jc w:val="center"/>
                    <w:rPr>
                      <w:rFonts w:ascii="Times New Roman" w:hAnsi="Times New Roman"/>
                      <w:b/>
                      <w:color w:val="FF0000"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b/>
                      <w:color w:val="FF0000"/>
                      <w:sz w:val="36"/>
                      <w:szCs w:val="36"/>
                    </w:rPr>
                    <w:t>Знай!</w:t>
                  </w:r>
                </w:p>
                <w:p w:rsidR="00C44BBC" w:rsidRPr="00C44BBC" w:rsidRDefault="00C44BBC" w:rsidP="00C44BBC">
                  <w:pPr>
                    <w:numPr>
                      <w:ilvl w:val="0"/>
                      <w:numId w:val="1"/>
                    </w:numPr>
                    <w:shd w:val="clear" w:color="auto" w:fill="FFFFFF"/>
                    <w:spacing w:before="107" w:after="100" w:afterAutospacing="1" w:line="494" w:lineRule="atLeast"/>
                    <w:rPr>
                      <w:rFonts w:ascii="Times New Roman" w:eastAsia="Times New Roman" w:hAnsi="Times New Roman"/>
                      <w:color w:val="222222"/>
                      <w:sz w:val="28"/>
                      <w:szCs w:val="28"/>
                      <w:lang w:eastAsia="ru-RU"/>
                    </w:rPr>
                  </w:pPr>
                  <w:r w:rsidRPr="00C44BBC">
                    <w:rPr>
                      <w:rFonts w:ascii="Times New Roman" w:eastAsia="Times New Roman" w:hAnsi="Times New Roman"/>
                      <w:color w:val="222222"/>
                      <w:sz w:val="28"/>
                      <w:szCs w:val="28"/>
                      <w:lang w:eastAsia="ru-RU"/>
                    </w:rPr>
                    <w:t>Несмотря на то, что </w:t>
                  </w:r>
                  <w:hyperlink r:id="rId9" w:history="1">
                    <w:r w:rsidRPr="00C44BBC">
                      <w:rPr>
                        <w:rFonts w:ascii="Times New Roman" w:eastAsia="Times New Roman" w:hAnsi="Times New Roman"/>
                        <w:color w:val="0645AD"/>
                        <w:sz w:val="28"/>
                        <w:szCs w:val="28"/>
                        <w:lang w:eastAsia="ru-RU"/>
                      </w:rPr>
                      <w:t>Земля</w:t>
                    </w:r>
                  </w:hyperlink>
                  <w:r w:rsidRPr="00C44BBC">
                    <w:rPr>
                      <w:rFonts w:ascii="Times New Roman" w:eastAsia="Times New Roman" w:hAnsi="Times New Roman"/>
                      <w:color w:val="222222"/>
                      <w:sz w:val="28"/>
                      <w:szCs w:val="28"/>
                      <w:lang w:eastAsia="ru-RU"/>
                    </w:rPr>
                    <w:t> более чем на 70% покрыта водой, лишь 1% является пресной.</w:t>
                  </w:r>
                </w:p>
                <w:p w:rsidR="00C44BBC" w:rsidRDefault="00C44BBC" w:rsidP="00C44BBC">
                  <w:pPr>
                    <w:numPr>
                      <w:ilvl w:val="0"/>
                      <w:numId w:val="1"/>
                    </w:numPr>
                    <w:shd w:val="clear" w:color="auto" w:fill="FFFFFF"/>
                    <w:spacing w:before="107" w:after="100" w:afterAutospacing="1" w:line="494" w:lineRule="atLeast"/>
                    <w:ind w:left="645"/>
                    <w:rPr>
                      <w:rFonts w:ascii="Times New Roman" w:eastAsia="Times New Roman" w:hAnsi="Times New Roman"/>
                      <w:color w:val="222222"/>
                      <w:sz w:val="28"/>
                      <w:szCs w:val="28"/>
                      <w:lang w:eastAsia="ru-RU"/>
                    </w:rPr>
                  </w:pPr>
                  <w:r w:rsidRPr="00C44BBC">
                    <w:rPr>
                      <w:rFonts w:ascii="Times New Roman" w:eastAsia="Times New Roman" w:hAnsi="Times New Roman"/>
                      <w:color w:val="222222"/>
                      <w:sz w:val="28"/>
                      <w:szCs w:val="28"/>
                      <w:lang w:eastAsia="ru-RU"/>
                    </w:rPr>
                    <w:t>В среднем каждый человек ежегодно потребляет приблизительно 60 тонн воды.</w:t>
                  </w:r>
                </w:p>
                <w:p w:rsidR="00FF1359" w:rsidRPr="00C44BBC" w:rsidRDefault="00EC46F2" w:rsidP="00EC46F2">
                  <w:pPr>
                    <w:shd w:val="clear" w:color="auto" w:fill="FFFFFF"/>
                    <w:spacing w:before="107" w:after="100" w:afterAutospacing="1" w:line="494" w:lineRule="atLeast"/>
                    <w:ind w:left="360"/>
                    <w:rPr>
                      <w:sz w:val="36"/>
                      <w:szCs w:val="36"/>
                    </w:rPr>
                  </w:pPr>
                  <w:r>
                    <w:rPr>
                      <w:rFonts w:ascii="Times New Roman" w:eastAsia="Times New Roman" w:hAnsi="Times New Roman"/>
                      <w:color w:val="222222"/>
                      <w:sz w:val="28"/>
                      <w:szCs w:val="28"/>
                      <w:lang w:eastAsia="ru-RU"/>
                    </w:rPr>
                    <w:t>3.</w:t>
                  </w:r>
                  <w:r w:rsidR="0006103E">
                    <w:rPr>
                      <w:rFonts w:ascii="Times New Roman" w:eastAsia="Times New Roman" w:hAnsi="Times New Roman"/>
                      <w:color w:val="222222"/>
                      <w:sz w:val="28"/>
                      <w:szCs w:val="28"/>
                      <w:lang w:eastAsia="ru-RU"/>
                    </w:rPr>
                    <w:t xml:space="preserve"> </w:t>
                  </w:r>
                  <w:r w:rsidR="00C44BBC" w:rsidRPr="00C44BBC">
                    <w:rPr>
                      <w:rFonts w:ascii="Times New Roman" w:eastAsia="Times New Roman" w:hAnsi="Times New Roman"/>
                      <w:color w:val="222222"/>
                      <w:sz w:val="28"/>
                      <w:szCs w:val="28"/>
                      <w:lang w:eastAsia="ru-RU"/>
                    </w:rPr>
                    <w:t xml:space="preserve">На данный момент, на нашей планете около 1 миллиарда людей лишены возможности пить чистую воду. </w:t>
                  </w:r>
                </w:p>
                <w:p w:rsidR="0033440D" w:rsidRDefault="00BD1844" w:rsidP="0033440D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133725" cy="2348581"/>
                        <wp:effectExtent l="19050" t="0" r="9525" b="0"/>
                        <wp:docPr id="6" name="Рисунок 5" descr="C:\Users\Юля\Desktop\img_user_file_5a60d98906c48_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Юля\Desktop\img_user_file_5a60d98906c48_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33725" cy="23485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3440D" w:rsidRPr="008732A6">
        <w:rPr>
          <w:rFonts w:ascii="Times New Roman" w:hAnsi="Times New Roman"/>
        </w:rPr>
        <w:br w:type="page"/>
      </w:r>
    </w:p>
    <w:p w:rsidR="00A75B1E" w:rsidRPr="008732A6" w:rsidRDefault="00C46EE7">
      <w:pPr>
        <w:rPr>
          <w:rFonts w:ascii="Times New Roman" w:hAnsi="Times New Roman"/>
        </w:rPr>
      </w:pPr>
      <w:r>
        <w:rPr>
          <w:rFonts w:ascii="Times New Roman" w:hAnsi="Times New Roman"/>
          <w:noProof/>
          <w:lang w:eastAsia="ru-RU"/>
        </w:rPr>
        <w:lastRenderedPageBreak/>
        <w:pict>
          <v:shape id="_x0000_s1029" type="#_x0000_t202" style="position:absolute;margin-left:528.45pt;margin-top:-14.05pt;width:261.95pt;height:537.5pt;z-index:251663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">
            <v:textbox>
              <w:txbxContent>
                <w:p w:rsidR="00EC46F2" w:rsidRDefault="005F6485" w:rsidP="00EC46F2">
                  <w:pPr>
                    <w:rPr>
                      <w:b/>
                      <w:sz w:val="32"/>
                      <w:szCs w:val="32"/>
                    </w:rPr>
                  </w:pPr>
                  <w:r w:rsidRPr="005F6485">
                    <w:rPr>
                      <w:b/>
                      <w:noProof/>
                      <w:sz w:val="32"/>
                      <w:szCs w:val="32"/>
                      <w:lang w:eastAsia="ru-RU"/>
                    </w:rPr>
                    <w:drawing>
                      <wp:inline distT="0" distB="0" distL="0" distR="0">
                        <wp:extent cx="3131151" cy="2101755"/>
                        <wp:effectExtent l="19050" t="0" r="0" b="0"/>
                        <wp:docPr id="17" name="Рисунок 8" descr="C:\Users\Юля\Desktop\Картинки-охрана-воды-плакаты-для-детей-02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Юля\Desktop\Картинки-охрана-воды-плакаты-для-детей-02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34360" cy="21039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6103E" w:rsidRDefault="0006103E" w:rsidP="0006103E">
                  <w:pPr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</w:pPr>
                </w:p>
                <w:p w:rsidR="00EC46F2" w:rsidRPr="0006103E" w:rsidRDefault="0006103E" w:rsidP="0006103E">
                  <w:pPr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06103E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Не тратьте люди воду зря</w:t>
                  </w: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,</w:t>
                  </w:r>
                  <w:r w:rsidRPr="0006103E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br/>
                  </w:r>
                  <w:r w:rsidRPr="0006103E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она все помнит</w:t>
                  </w: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!</w:t>
                  </w:r>
                  <w:r w:rsidRPr="0006103E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br/>
                  </w:r>
                  <w:r w:rsidRPr="0006103E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Не осушайте вы моря</w:t>
                  </w: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 -</w:t>
                  </w:r>
                  <w:r w:rsidRPr="0006103E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br/>
                  </w:r>
                  <w:r w:rsidRPr="0006103E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Иначе вам же хуже будет</w:t>
                  </w: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!</w:t>
                  </w:r>
                  <w:r w:rsidRPr="0006103E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br/>
                  </w:r>
                  <w:r w:rsidRPr="0006103E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Потопы, наводнения</w:t>
                  </w: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 -</w:t>
                  </w:r>
                  <w:r w:rsidRPr="0006103E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br/>
                  </w:r>
                  <w:r w:rsidRPr="0006103E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вода нам мстит</w:t>
                  </w: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.</w:t>
                  </w:r>
                  <w:r w:rsidRPr="0006103E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br/>
                  </w:r>
                  <w:r w:rsidRPr="0006103E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За те ужасные мгновенья</w:t>
                  </w: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 -</w:t>
                  </w:r>
                  <w:r w:rsidRPr="0006103E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br/>
                  </w:r>
                  <w:r w:rsidRPr="0006103E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Вода их не забудет..</w:t>
                  </w:r>
                  <w:r w:rsidRPr="0006103E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br/>
                  </w:r>
                  <w:r w:rsidRPr="0006103E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Лишь только чистая вода</w:t>
                  </w: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,</w:t>
                  </w:r>
                  <w:r w:rsidRPr="0006103E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br/>
                  </w:r>
                  <w:r w:rsidRPr="0006103E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как помыслы ребенка</w:t>
                  </w:r>
                  <w:r w:rsidRPr="0006103E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br/>
                  </w: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Способна</w:t>
                  </w:r>
                  <w:r w:rsidRPr="0006103E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 раз и навсегда</w:t>
                  </w: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,</w:t>
                  </w:r>
                  <w:r w:rsidRPr="0006103E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br/>
                  </w:r>
                  <w:proofErr w:type="gramStart"/>
                  <w:r w:rsidRPr="0006103E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Ч</w:t>
                  </w: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е</w:t>
                  </w:r>
                  <w:r w:rsidRPr="0006103E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рез</w:t>
                  </w:r>
                  <w:proofErr w:type="gramEnd"/>
                  <w:r w:rsidRPr="0006103E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 </w:t>
                  </w:r>
                  <w:proofErr w:type="gramStart"/>
                  <w:r w:rsidRPr="0006103E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года</w:t>
                  </w:r>
                  <w:proofErr w:type="gramEnd"/>
                  <w:r w:rsidRPr="0006103E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, через века</w:t>
                  </w: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,</w:t>
                  </w:r>
                  <w:r w:rsidRPr="0006103E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br/>
                  </w:r>
                  <w:r w:rsidRPr="0006103E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Спасти наш мир.</w:t>
                  </w:r>
                </w:p>
                <w:p w:rsidR="00EC46F2" w:rsidRDefault="00EC46F2" w:rsidP="00EC46F2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EC46F2" w:rsidRDefault="00EC46F2" w:rsidP="00EC46F2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EC46F2" w:rsidRDefault="00EC46F2" w:rsidP="00EC46F2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EC46F2" w:rsidRDefault="00EC46F2" w:rsidP="00EC46F2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EC46F2" w:rsidRDefault="00EC46F2" w:rsidP="00EC46F2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EC46F2" w:rsidRDefault="00EC46F2" w:rsidP="00EC46F2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EC46F2" w:rsidRDefault="00EC46F2" w:rsidP="00EC46F2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EC46F2" w:rsidRDefault="00EC46F2" w:rsidP="00EC46F2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EC46F2" w:rsidRDefault="00EC46F2" w:rsidP="00EC46F2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EC46F2" w:rsidRDefault="00EC46F2" w:rsidP="00EC46F2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EC46F2" w:rsidRDefault="00EC46F2" w:rsidP="00EC46F2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EC46F2" w:rsidRDefault="00EC46F2" w:rsidP="00EC46F2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EC46F2" w:rsidRDefault="00EC46F2" w:rsidP="00EC46F2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EC46F2" w:rsidRDefault="00EC46F2" w:rsidP="00EC46F2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EC46F2" w:rsidRDefault="00EC46F2" w:rsidP="00EC46F2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EC46F2" w:rsidRDefault="00EC46F2" w:rsidP="00EC46F2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EC46F2" w:rsidRDefault="00EC46F2" w:rsidP="00EC46F2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EC46F2" w:rsidRDefault="00EC46F2" w:rsidP="00EC46F2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EC46F2" w:rsidRDefault="00EC46F2" w:rsidP="00EC46F2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EC46F2" w:rsidRDefault="00EC46F2" w:rsidP="00EC46F2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EC46F2" w:rsidRDefault="00EC46F2" w:rsidP="00EC46F2">
                  <w:pPr>
                    <w:rPr>
                      <w:sz w:val="24"/>
                      <w:szCs w:val="24"/>
                    </w:rPr>
                  </w:pPr>
                </w:p>
                <w:p w:rsidR="008F5AC0" w:rsidRPr="004237FC" w:rsidRDefault="00EC46F2" w:rsidP="0033440D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lang w:eastAsia="ru-RU"/>
        </w:rPr>
        <w:pict>
          <v:shape id="_x0000_s1030" type="#_x0000_t202" style="position:absolute;margin-left:257.8pt;margin-top:-14.05pt;width:261.95pt;height:537.5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">
            <v:textbox>
              <w:txbxContent>
                <w:p w:rsidR="004D779A" w:rsidRDefault="004D779A" w:rsidP="004D779A">
                  <w:pPr>
                    <w:shd w:val="clear" w:color="auto" w:fill="FFFFFF"/>
                    <w:spacing w:before="130" w:after="130" w:line="519" w:lineRule="atLeast"/>
                    <w:jc w:val="center"/>
                    <w:outlineLvl w:val="2"/>
                    <w:rPr>
                      <w:rFonts w:ascii="Times New Roman" w:eastAsia="Times New Roman" w:hAnsi="Times New Roman"/>
                      <w:b/>
                      <w:bCs/>
                      <w:color w:val="FF0000"/>
                      <w:sz w:val="36"/>
                      <w:szCs w:val="36"/>
                      <w:lang w:eastAsia="ru-RU"/>
                    </w:rPr>
                  </w:pPr>
                  <w:r w:rsidRPr="004D779A">
                    <w:rPr>
                      <w:rFonts w:ascii="Times New Roman" w:eastAsia="Times New Roman" w:hAnsi="Times New Roman"/>
                      <w:b/>
                      <w:bCs/>
                      <w:color w:val="FF0000"/>
                      <w:sz w:val="36"/>
                      <w:szCs w:val="36"/>
                      <w:lang w:eastAsia="ru-RU"/>
                    </w:rPr>
                    <w:t>Три золотых правила</w:t>
                  </w:r>
                </w:p>
                <w:p w:rsidR="004D779A" w:rsidRPr="004D779A" w:rsidRDefault="004D779A" w:rsidP="004D779A">
                  <w:pPr>
                    <w:shd w:val="clear" w:color="auto" w:fill="FFFFFF"/>
                    <w:spacing w:before="130" w:after="130" w:line="519" w:lineRule="atLeast"/>
                    <w:jc w:val="center"/>
                    <w:outlineLvl w:val="2"/>
                    <w:rPr>
                      <w:rFonts w:ascii="Times New Roman" w:eastAsia="Times New Roman" w:hAnsi="Times New Roman"/>
                      <w:b/>
                      <w:bCs/>
                      <w:color w:val="FF0000"/>
                      <w:sz w:val="36"/>
                      <w:szCs w:val="36"/>
                      <w:lang w:eastAsia="ru-RU"/>
                    </w:rPr>
                  </w:pPr>
                </w:p>
                <w:p w:rsidR="00C44BBC" w:rsidRPr="004D779A" w:rsidRDefault="00C44BBC" w:rsidP="004D779A">
                  <w:pPr>
                    <w:pStyle w:val="a7"/>
                    <w:numPr>
                      <w:ilvl w:val="0"/>
                      <w:numId w:val="5"/>
                    </w:numPr>
                    <w:shd w:val="clear" w:color="auto" w:fill="FFFFFF"/>
                    <w:spacing w:after="130" w:line="259" w:lineRule="atLeast"/>
                    <w:rPr>
                      <w:rFonts w:ascii="Times New Roman" w:eastAsia="Times New Roman" w:hAnsi="Times New Roman"/>
                      <w:b/>
                      <w:color w:val="606060"/>
                      <w:sz w:val="28"/>
                      <w:szCs w:val="28"/>
                      <w:lang w:eastAsia="ru-RU"/>
                    </w:rPr>
                  </w:pPr>
                  <w:r w:rsidRPr="004D779A">
                    <w:rPr>
                      <w:rFonts w:ascii="Times New Roman" w:eastAsia="Times New Roman" w:hAnsi="Times New Roman" w:cs="Times New Roman"/>
                      <w:b/>
                      <w:color w:val="606060"/>
                      <w:sz w:val="28"/>
                      <w:szCs w:val="28"/>
                      <w:lang w:eastAsia="ru-RU"/>
                    </w:rPr>
                    <w:t xml:space="preserve">Закрывайте </w:t>
                  </w:r>
                  <w:r w:rsidRPr="004D779A">
                    <w:rPr>
                      <w:rFonts w:ascii="Times New Roman" w:eastAsia="Times New Roman" w:hAnsi="Times New Roman"/>
                      <w:b/>
                      <w:color w:val="606060"/>
                      <w:sz w:val="28"/>
                      <w:szCs w:val="28"/>
                      <w:lang w:eastAsia="ru-RU"/>
                    </w:rPr>
                    <w:t>кран, если не используете вод</w:t>
                  </w:r>
                  <w:r w:rsidR="004D779A">
                    <w:rPr>
                      <w:rFonts w:ascii="Times New Roman" w:eastAsia="Times New Roman" w:hAnsi="Times New Roman"/>
                      <w:b/>
                      <w:color w:val="606060"/>
                      <w:sz w:val="28"/>
                      <w:szCs w:val="28"/>
                      <w:lang w:eastAsia="ru-RU"/>
                    </w:rPr>
                    <w:t>у</w:t>
                  </w:r>
                </w:p>
                <w:p w:rsidR="00C44BBC" w:rsidRPr="00C44BBC" w:rsidRDefault="00C44BBC" w:rsidP="00C44BBC">
                  <w:pPr>
                    <w:shd w:val="clear" w:color="auto" w:fill="FFFFFF"/>
                    <w:spacing w:after="130" w:line="259" w:lineRule="atLeast"/>
                    <w:rPr>
                      <w:rFonts w:ascii="Times New Roman" w:eastAsia="Times New Roman" w:hAnsi="Times New Roman"/>
                      <w:b/>
                      <w:color w:val="606060"/>
                      <w:sz w:val="28"/>
                      <w:szCs w:val="28"/>
                      <w:lang w:eastAsia="ru-RU"/>
                    </w:rPr>
                  </w:pPr>
                  <w:r w:rsidRPr="00C44BBC">
                    <w:rPr>
                      <w:rFonts w:ascii="Times New Roman" w:eastAsia="Times New Roman" w:hAnsi="Times New Roman"/>
                      <w:b/>
                      <w:color w:val="606060"/>
                      <w:sz w:val="28"/>
                      <w:szCs w:val="28"/>
                      <w:lang w:eastAsia="ru-RU"/>
                    </w:rPr>
                    <w:t xml:space="preserve"> Помните:  за 1 мин из открытого крана выливается 12-20 л воды.</w:t>
                  </w:r>
                </w:p>
                <w:p w:rsidR="00C44BBC" w:rsidRPr="00C44BBC" w:rsidRDefault="00C44BBC" w:rsidP="00C44BBC">
                  <w:pPr>
                    <w:shd w:val="clear" w:color="auto" w:fill="FFFFFF"/>
                    <w:spacing w:after="130" w:line="259" w:lineRule="atLeast"/>
                    <w:jc w:val="center"/>
                    <w:rPr>
                      <w:rFonts w:ascii="Times New Roman" w:eastAsia="Times New Roman" w:hAnsi="Times New Roman"/>
                      <w:b/>
                      <w:color w:val="606060"/>
                      <w:sz w:val="28"/>
                      <w:szCs w:val="28"/>
                      <w:lang w:eastAsia="ru-RU"/>
                    </w:rPr>
                  </w:pPr>
                  <w:r w:rsidRPr="00C44BBC">
                    <w:rPr>
                      <w:rFonts w:ascii="Times New Roman" w:eastAsia="Times New Roman" w:hAnsi="Times New Roman"/>
                      <w:b/>
                      <w:color w:val="606060"/>
                      <w:sz w:val="28"/>
                      <w:szCs w:val="28"/>
                      <w:lang w:eastAsia="ru-RU"/>
                    </w:rPr>
                    <w:t>2.      Выключайте воду, когда вы разговариваете по телефону.</w:t>
                  </w:r>
                </w:p>
                <w:p w:rsidR="00C44BBC" w:rsidRDefault="004D779A" w:rsidP="004D779A">
                  <w:pPr>
                    <w:shd w:val="clear" w:color="auto" w:fill="FFFFFF"/>
                    <w:spacing w:after="130" w:line="259" w:lineRule="atLeast"/>
                    <w:rPr>
                      <w:rFonts w:ascii="Monotype Corsiva" w:eastAsia="Times New Roman" w:hAnsi="Monotype Corsiva" w:cs="Arial"/>
                      <w:b/>
                      <w:color w:val="606060"/>
                      <w:sz w:val="36"/>
                      <w:szCs w:val="36"/>
                      <w:lang w:eastAsia="ru-RU"/>
                    </w:rPr>
                  </w:pPr>
                  <w:r>
                    <w:rPr>
                      <w:rFonts w:ascii="Times New Roman" w:eastAsia="Times New Roman" w:hAnsi="Times New Roman"/>
                      <w:b/>
                      <w:color w:val="606060"/>
                      <w:sz w:val="28"/>
                      <w:szCs w:val="28"/>
                      <w:lang w:eastAsia="ru-RU"/>
                    </w:rPr>
                    <w:t xml:space="preserve">   </w:t>
                  </w:r>
                  <w:r w:rsidR="00C44BBC" w:rsidRPr="00C44BBC">
                    <w:rPr>
                      <w:rFonts w:ascii="Times New Roman" w:eastAsia="Times New Roman" w:hAnsi="Times New Roman"/>
                      <w:b/>
                      <w:color w:val="606060"/>
                      <w:sz w:val="28"/>
                      <w:szCs w:val="28"/>
                      <w:lang w:eastAsia="ru-RU"/>
                    </w:rPr>
                    <w:t xml:space="preserve">  3.    Н</w:t>
                  </w:r>
                  <w:r>
                    <w:rPr>
                      <w:rFonts w:ascii="Times New Roman" w:eastAsia="Times New Roman" w:hAnsi="Times New Roman"/>
                      <w:b/>
                      <w:color w:val="606060"/>
                      <w:sz w:val="28"/>
                      <w:szCs w:val="28"/>
                      <w:lang w:eastAsia="ru-RU"/>
                    </w:rPr>
                    <w:t xml:space="preserve">е включайте воду полной струей, </w:t>
                  </w:r>
                  <w:r w:rsidR="00C44BBC" w:rsidRPr="00C44BBC">
                    <w:rPr>
                      <w:rFonts w:ascii="Times New Roman" w:eastAsia="Times New Roman" w:hAnsi="Times New Roman"/>
                      <w:b/>
                      <w:color w:val="606060"/>
                      <w:sz w:val="28"/>
                      <w:szCs w:val="28"/>
                      <w:lang w:eastAsia="ru-RU"/>
                    </w:rPr>
                    <w:t xml:space="preserve"> в большинстве случаев вполне достаточно небольшой струи</w:t>
                  </w:r>
                  <w:r w:rsidR="00C44BBC" w:rsidRPr="00A22392">
                    <w:rPr>
                      <w:rFonts w:ascii="Monotype Corsiva" w:eastAsia="Times New Roman" w:hAnsi="Monotype Corsiva" w:cs="Arial"/>
                      <w:b/>
                      <w:color w:val="606060"/>
                      <w:sz w:val="36"/>
                      <w:szCs w:val="36"/>
                      <w:lang w:eastAsia="ru-RU"/>
                    </w:rPr>
                    <w:t>.</w:t>
                  </w:r>
                </w:p>
                <w:p w:rsidR="004D779A" w:rsidRPr="004D779A" w:rsidRDefault="004D779A" w:rsidP="004D779A">
                  <w:pPr>
                    <w:shd w:val="clear" w:color="auto" w:fill="FFFFFF"/>
                    <w:spacing w:after="130" w:line="259" w:lineRule="atLeast"/>
                    <w:rPr>
                      <w:rFonts w:ascii="Times New Roman" w:eastAsia="Times New Roman" w:hAnsi="Times New Roman"/>
                      <w:b/>
                      <w:color w:val="606060"/>
                      <w:sz w:val="28"/>
                      <w:szCs w:val="28"/>
                      <w:lang w:eastAsia="ru-RU"/>
                    </w:rPr>
                  </w:pPr>
                </w:p>
                <w:p w:rsidR="00FF1359" w:rsidRDefault="004D779A" w:rsidP="00FF1359">
                  <w:pPr>
                    <w:jc w:val="center"/>
                    <w:rPr>
                      <w:noProof/>
                      <w:lang w:eastAsia="ru-RU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792389" cy="2095855"/>
                        <wp:effectExtent l="19050" t="0" r="7961" b="0"/>
                        <wp:docPr id="7" name="Рисунок 6" descr="C:\Users\Юля\Desktop\slide-1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Юля\Desktop\slide-1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98468" cy="21004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C46F2" w:rsidRDefault="00EC46F2" w:rsidP="00EC46F2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noProof/>
                      <w:color w:val="4F81BD" w:themeColor="accent1"/>
                      <w:sz w:val="36"/>
                      <w:szCs w:val="36"/>
                      <w:lang w:eastAsia="ru-RU"/>
                    </w:rPr>
                  </w:pPr>
                  <w:r>
                    <w:rPr>
                      <w:rFonts w:ascii="Monotype Corsiva" w:hAnsi="Monotype Corsiva"/>
                      <w:b/>
                      <w:noProof/>
                      <w:color w:val="4F81BD" w:themeColor="accent1"/>
                      <w:sz w:val="36"/>
                      <w:szCs w:val="36"/>
                      <w:lang w:eastAsia="ru-RU"/>
                    </w:rPr>
                    <w:t xml:space="preserve">ЭКОЛЯТА </w:t>
                  </w:r>
                </w:p>
                <w:p w:rsidR="004D779A" w:rsidRPr="00EC46F2" w:rsidRDefault="004D779A" w:rsidP="00EC46F2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noProof/>
                      <w:color w:val="4F81BD" w:themeColor="accent1"/>
                      <w:sz w:val="28"/>
                      <w:szCs w:val="28"/>
                      <w:lang w:eastAsia="ru-RU"/>
                    </w:rPr>
                  </w:pPr>
                  <w:r w:rsidRPr="00EC46F2">
                    <w:rPr>
                      <w:rFonts w:ascii="Monotype Corsiva" w:hAnsi="Monotype Corsiva"/>
                      <w:b/>
                      <w:noProof/>
                      <w:color w:val="4F81BD" w:themeColor="accent1"/>
                      <w:sz w:val="36"/>
                      <w:szCs w:val="36"/>
                      <w:lang w:eastAsia="ru-RU"/>
                    </w:rPr>
                    <w:t xml:space="preserve">3Б </w:t>
                  </w:r>
                  <w:r w:rsidRPr="00EC46F2">
                    <w:rPr>
                      <w:rFonts w:ascii="Monotype Corsiva" w:hAnsi="Monotype Corsiva"/>
                      <w:b/>
                      <w:noProof/>
                      <w:color w:val="4F81BD" w:themeColor="accent1"/>
                      <w:sz w:val="28"/>
                      <w:szCs w:val="28"/>
                      <w:lang w:eastAsia="ru-RU"/>
                    </w:rPr>
                    <w:t>класс</w:t>
                  </w:r>
                </w:p>
                <w:p w:rsidR="004D779A" w:rsidRPr="00EC46F2" w:rsidRDefault="00EC46F2" w:rsidP="00EC46F2">
                  <w:pPr>
                    <w:spacing w:after="0" w:line="240" w:lineRule="auto"/>
                    <w:jc w:val="center"/>
                    <w:rPr>
                      <w:b/>
                      <w:noProof/>
                      <w:lang w:eastAsia="ru-RU"/>
                    </w:rPr>
                  </w:pPr>
                  <w:r w:rsidRPr="00EC46F2">
                    <w:rPr>
                      <w:b/>
                      <w:noProof/>
                      <w:color w:val="4F81BD" w:themeColor="accent1"/>
                      <w:sz w:val="28"/>
                      <w:szCs w:val="28"/>
                      <w:lang w:eastAsia="ru-RU"/>
                    </w:rPr>
                    <w:t>2021г</w:t>
                  </w:r>
                  <w:r w:rsidRPr="00EC46F2">
                    <w:rPr>
                      <w:b/>
                      <w:noProof/>
                      <w:lang w:eastAsia="ru-RU"/>
                    </w:rPr>
                    <w:t>.</w:t>
                  </w:r>
                </w:p>
                <w:p w:rsidR="004D779A" w:rsidRDefault="004D779A" w:rsidP="00EC46F2">
                  <w:pPr>
                    <w:spacing w:after="0"/>
                    <w:jc w:val="center"/>
                    <w:rPr>
                      <w:noProof/>
                      <w:lang w:eastAsia="ru-RU"/>
                    </w:rPr>
                  </w:pPr>
                </w:p>
                <w:p w:rsidR="00FF1359" w:rsidRPr="00FF1359" w:rsidRDefault="00FF1359" w:rsidP="00FF1359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  <w:lang w:eastAsia="ru-RU"/>
        </w:rPr>
        <w:pict>
          <v:shape id="_x0000_s1031" type="#_x0000_t202" style="position:absolute;margin-left:-16.15pt;margin-top:-11.15pt;width:261.95pt;height:537.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">
            <v:textbox>
              <w:txbxContent>
                <w:p w:rsidR="00EC46F2" w:rsidRPr="005F6485" w:rsidRDefault="005F6485" w:rsidP="005F6485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drawing>
                      <wp:inline distT="0" distB="0" distL="0" distR="0">
                        <wp:extent cx="2901571" cy="2059168"/>
                        <wp:effectExtent l="19050" t="0" r="0" b="0"/>
                        <wp:docPr id="16" name="Рисунок 9" descr="C:\Users\Юля\Desktop\p101003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Юля\Desktop\p101003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05063" cy="20616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Вода смывает нашу грязь</w:t>
                  </w:r>
                  <w:proofErr w:type="gramStart"/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br/>
                  </w:r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И</w:t>
                  </w:r>
                  <w:proofErr w:type="gramEnd"/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 очищает нашу душу.</w:t>
                  </w:r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br/>
                  </w:r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В ней жизнь когда-то родилась,</w:t>
                  </w:r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br/>
                  </w:r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Но она может всё разрушить.</w:t>
                  </w:r>
                </w:p>
                <w:p w:rsidR="005F6485" w:rsidRDefault="005F6485" w:rsidP="005F6485">
                  <w:pPr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</w:pPr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Стихия грозная подчас,</w:t>
                  </w:r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br/>
                  </w:r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Она собой всё оживляет.</w:t>
                  </w:r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br/>
                  </w:r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Даёшься диву каждый раз,</w:t>
                  </w:r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br/>
                  </w:r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Когда она свой нрав являет.</w:t>
                  </w:r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br/>
                  </w:r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br/>
                  </w:r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Природа чахнет без неё</w:t>
                  </w:r>
                  <w:proofErr w:type="gramStart"/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br/>
                  </w:r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И</w:t>
                  </w:r>
                  <w:proofErr w:type="gramEnd"/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 превращается в пустыню.</w:t>
                  </w:r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br/>
                  </w:r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Она всегда возьмёт своё,</w:t>
                  </w:r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br/>
                  </w:r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Даже когда и льдом застынет.</w:t>
                  </w:r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br/>
                  </w:r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br/>
                  </w:r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Но может только человек,</w:t>
                  </w:r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br/>
                  </w:r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Своим амбициям в угоду,</w:t>
                  </w:r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br/>
                  </w:r>
                  <w:r w:rsidRPr="005F6485"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>За свой короткий</w:t>
                  </w: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 век</w:t>
                  </w:r>
                </w:p>
                <w:p w:rsidR="00EC46F2" w:rsidRDefault="005F6485" w:rsidP="005F6485">
                  <w:pPr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</w:pP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 Сберечь природу!</w:t>
                  </w:r>
                </w:p>
                <w:p w:rsidR="005F6485" w:rsidRPr="005F6485" w:rsidRDefault="005F6485" w:rsidP="005F6485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EC46F2" w:rsidRDefault="00EC46F2" w:rsidP="004D779A">
                  <w:pPr>
                    <w:rPr>
                      <w:szCs w:val="24"/>
                    </w:rPr>
                  </w:pPr>
                </w:p>
                <w:p w:rsidR="005F6485" w:rsidRDefault="005F6485" w:rsidP="004D779A">
                  <w:pPr>
                    <w:rPr>
                      <w:szCs w:val="24"/>
                    </w:rPr>
                  </w:pPr>
                </w:p>
                <w:p w:rsidR="005F6485" w:rsidRDefault="005F6485" w:rsidP="004D779A">
                  <w:pPr>
                    <w:rPr>
                      <w:szCs w:val="24"/>
                    </w:rPr>
                  </w:pPr>
                </w:p>
                <w:p w:rsidR="00EC46F2" w:rsidRDefault="00EC46F2" w:rsidP="004D779A">
                  <w:pPr>
                    <w:rPr>
                      <w:szCs w:val="24"/>
                    </w:rPr>
                  </w:pPr>
                </w:p>
                <w:p w:rsidR="00EC46F2" w:rsidRDefault="00EC46F2" w:rsidP="004D779A">
                  <w:pPr>
                    <w:rPr>
                      <w:szCs w:val="24"/>
                    </w:rPr>
                  </w:pPr>
                </w:p>
                <w:p w:rsidR="004D779A" w:rsidRPr="004D779A" w:rsidRDefault="004D779A" w:rsidP="004D779A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</w:p>
    <w:sectPr w:rsidR="00A75B1E" w:rsidRPr="008732A6" w:rsidSect="0033440D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4B1FEA"/>
    <w:multiLevelType w:val="hybridMultilevel"/>
    <w:tmpl w:val="B34E4B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2A12181"/>
    <w:multiLevelType w:val="multilevel"/>
    <w:tmpl w:val="EDF08E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4B60F3E"/>
    <w:multiLevelType w:val="multilevel"/>
    <w:tmpl w:val="007E42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724300F"/>
    <w:multiLevelType w:val="hybridMultilevel"/>
    <w:tmpl w:val="3B86F66E"/>
    <w:lvl w:ilvl="0" w:tplc="C4CEA902">
      <w:start w:val="1"/>
      <w:numFmt w:val="decimal"/>
      <w:lvlText w:val="%1."/>
      <w:lvlJc w:val="left"/>
      <w:pPr>
        <w:ind w:left="1170" w:hanging="8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4BD4E8E"/>
    <w:multiLevelType w:val="multilevel"/>
    <w:tmpl w:val="E716DF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3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attachedTemplate r:id="rId1"/>
  <w:doNotTrackMoves/>
  <w:defaultTabStop w:val="708"/>
  <w:characterSpacingControl w:val="doNotCompress"/>
  <w:compat/>
  <w:rsids>
    <w:rsidRoot w:val="008732A6"/>
    <w:rsid w:val="0002472D"/>
    <w:rsid w:val="0006103E"/>
    <w:rsid w:val="000F66C7"/>
    <w:rsid w:val="00281FE1"/>
    <w:rsid w:val="002A5C12"/>
    <w:rsid w:val="0033440D"/>
    <w:rsid w:val="00392455"/>
    <w:rsid w:val="0039284F"/>
    <w:rsid w:val="003F030B"/>
    <w:rsid w:val="004237FC"/>
    <w:rsid w:val="00455CBB"/>
    <w:rsid w:val="004635A1"/>
    <w:rsid w:val="004967E5"/>
    <w:rsid w:val="004D779A"/>
    <w:rsid w:val="005F6485"/>
    <w:rsid w:val="00630BBE"/>
    <w:rsid w:val="008732A6"/>
    <w:rsid w:val="00892087"/>
    <w:rsid w:val="008A74FE"/>
    <w:rsid w:val="008F5AC0"/>
    <w:rsid w:val="00984557"/>
    <w:rsid w:val="009A4CEA"/>
    <w:rsid w:val="00A75B1E"/>
    <w:rsid w:val="00B96F7F"/>
    <w:rsid w:val="00BD1844"/>
    <w:rsid w:val="00BF5C95"/>
    <w:rsid w:val="00C44BBC"/>
    <w:rsid w:val="00C46EE7"/>
    <w:rsid w:val="00D4028B"/>
    <w:rsid w:val="00D53D62"/>
    <w:rsid w:val="00D6621B"/>
    <w:rsid w:val="00D814EE"/>
    <w:rsid w:val="00DE3AC8"/>
    <w:rsid w:val="00E45856"/>
    <w:rsid w:val="00EC46F2"/>
    <w:rsid w:val="00EE536E"/>
    <w:rsid w:val="00FF135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440D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344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3440D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0F66C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Hyperlink"/>
    <w:basedOn w:val="a0"/>
    <w:uiPriority w:val="99"/>
    <w:semiHidden/>
    <w:unhideWhenUsed/>
    <w:rsid w:val="00C44BBC"/>
    <w:rPr>
      <w:color w:val="0000FF"/>
      <w:u w:val="single"/>
    </w:rPr>
  </w:style>
  <w:style w:type="paragraph" w:styleId="a7">
    <w:name w:val="List Paragraph"/>
    <w:basedOn w:val="a"/>
    <w:uiPriority w:val="34"/>
    <w:qFormat/>
    <w:rsid w:val="00C44BBC"/>
    <w:pPr>
      <w:ind w:left="720"/>
      <w:contextualSpacing/>
    </w:pPr>
    <w:rPr>
      <w:rFonts w:asciiTheme="minorHAnsi" w:eastAsiaTheme="minorHAnsi" w:hAnsiTheme="minorHAnsi" w:cstheme="minorBidi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237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28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07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8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hyperlink" Target="https://interesnyefakty.org/planeta-zemlya/" TargetMode="External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&#1070;&#1083;&#1103;\Desktop\buklet._vash_rebenok_pervoklassnik._voprosy_adaptatsii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buklet._vash_rebenok_pervoklassnik._voprosy_adaptatsii</Template>
  <TotalTime>63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Юля</dc:creator>
  <cp:lastModifiedBy>Юля</cp:lastModifiedBy>
  <cp:revision>4</cp:revision>
  <dcterms:created xsi:type="dcterms:W3CDTF">2019-07-24T12:03:00Z</dcterms:created>
  <dcterms:modified xsi:type="dcterms:W3CDTF">2021-10-13T05:40:00Z</dcterms:modified>
</cp:coreProperties>
</file>